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83BE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32D0D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32D0D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83BE2" w:rsidRPr="00383BE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83BE2" w:rsidRPr="00383BE2">
          <w:rPr>
            <w:rStyle w:val="aa"/>
          </w:rPr>
          <w:t>440052, г. Пенза, ул. Ново-Тамбовская, д.9;</w:t>
        </w:r>
        <w:r w:rsidR="00383BE2" w:rsidRPr="00383BE2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83BE2" w:rsidRPr="00383BE2">
          <w:rPr>
            <w:rStyle w:val="aa"/>
          </w:rPr>
          <w:t xml:space="preserve">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83BE2" w:rsidRPr="00383BE2">
          <w:rPr>
            <w:u w:val="single"/>
          </w:rPr>
          <w:t xml:space="preserve"> 11091/018-1А </w:t>
        </w:r>
        <w:r w:rsidR="00383BE2">
          <w:t xml:space="preserve">(11091/018)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83BE2" w:rsidRPr="00383BE2">
          <w:rPr>
            <w:rStyle w:val="aa"/>
          </w:rPr>
          <w:t xml:space="preserve"> Рентгенолаборант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83BE2" w:rsidRPr="00383BE2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83BE2" w:rsidRPr="00383BE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277C8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77C8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83BE2" w:rsidRPr="00383BE2">
          <w:t xml:space="preserve"> Рентгенодиагностический аппарат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91E29" w:rsidRPr="00A31431" w:rsidTr="00C30AD7">
        <w:trPr>
          <w:jc w:val="center"/>
        </w:trPr>
        <w:tc>
          <w:tcPr>
            <w:tcW w:w="3085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491E29" w:rsidRPr="00A31431" w:rsidRDefault="00625F7F" w:rsidP="007C56B5">
            <w:pPr>
              <w:pStyle w:val="a8"/>
            </w:pPr>
            <w:r>
              <w:t>55.2; 55.5</w:t>
            </w:r>
            <w:r w:rsidR="000364DD">
              <w:t>; 55.</w:t>
            </w:r>
            <w:r>
              <w:t>9</w:t>
            </w:r>
          </w:p>
        </w:tc>
        <w:tc>
          <w:tcPr>
            <w:tcW w:w="2108" w:type="dxa"/>
            <w:vAlign w:val="center"/>
          </w:tcPr>
          <w:p w:rsidR="00491E29" w:rsidRPr="00A31431" w:rsidRDefault="00625F7F" w:rsidP="007C56B5">
            <w:pPr>
              <w:pStyle w:val="a8"/>
            </w:pPr>
            <w:r>
              <w:t>55.5</w:t>
            </w:r>
          </w:p>
        </w:tc>
        <w:tc>
          <w:tcPr>
            <w:tcW w:w="1843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491E29" w:rsidRPr="00A31431" w:rsidRDefault="00625F7F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77C8B" w:rsidP="00FE033F">
      <w:pPr>
        <w:pStyle w:val="a6"/>
      </w:pPr>
      <w:fldSimple w:instr=" DOCVARIABLE  shum_result \* MERGEFORMAT ">
        <w:r w:rsidR="00625F7F" w:rsidRPr="00625F7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51.2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91E29" w:rsidRPr="00A31431" w:rsidTr="006939DC">
        <w:trPr>
          <w:jc w:val="center"/>
        </w:trPr>
        <w:tc>
          <w:tcPr>
            <w:tcW w:w="372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91E29" w:rsidRPr="00A31431" w:rsidRDefault="00625F7F" w:rsidP="00E576CE">
            <w:pPr>
              <w:pStyle w:val="a8"/>
            </w:pPr>
            <w:r>
              <w:t>51.2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91E29" w:rsidRPr="00A31431" w:rsidRDefault="00625F7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77C8B" w:rsidP="00D76DF8">
      <w:fldSimple w:instr=" DOCVARIABLE att_zakl \* MERGEFORMAT ">
        <w:r w:rsidR="00625F7F" w:rsidRPr="00625F7F">
          <w:rPr>
            <w:bCs/>
          </w:rPr>
          <w:t>-</w:t>
        </w:r>
        <w:r w:rsidR="00625F7F" w:rsidRPr="00625F7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25F7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83B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77C8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77C8B" w:rsidRPr="00C30AD7">
            <w:rPr>
              <w:rStyle w:val="ad"/>
              <w:sz w:val="20"/>
              <w:szCs w:val="20"/>
            </w:rPr>
            <w:fldChar w:fldCharType="separate"/>
          </w:r>
          <w:r w:rsidR="00383BE2">
            <w:rPr>
              <w:rStyle w:val="ad"/>
              <w:noProof/>
              <w:sz w:val="20"/>
              <w:szCs w:val="20"/>
            </w:rPr>
            <w:t>1</w:t>
          </w:r>
          <w:r w:rsidR="00277C8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3BE2" w:rsidRPr="00383BE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Рентгенодиагностический аппара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12E24BECC98492C89870848E2EE0932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8-1А (11091/018)- Ш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hum_result" w:val="Эквивалентный уровень звука за 8-часовой рабочий день на данном рабочем месте составляет 51.2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, щелочи "/>
    <w:docVar w:name="U8h" w:val="1.25"/>
    <w:docVar w:name="version" w:val="51"/>
    <w:docVar w:name="zona_name" w:val="Пультовая"/>
    <w:docVar w:name="zona_time" w:val="50"/>
  </w:docVars>
  <w:rsids>
    <w:rsidRoot w:val="00D43AE8"/>
    <w:rsid w:val="0002439C"/>
    <w:rsid w:val="00025683"/>
    <w:rsid w:val="00034251"/>
    <w:rsid w:val="000364DD"/>
    <w:rsid w:val="00046815"/>
    <w:rsid w:val="0005566C"/>
    <w:rsid w:val="00072388"/>
    <w:rsid w:val="000762B4"/>
    <w:rsid w:val="000D1F5B"/>
    <w:rsid w:val="001063D2"/>
    <w:rsid w:val="00110025"/>
    <w:rsid w:val="0011122C"/>
    <w:rsid w:val="00124630"/>
    <w:rsid w:val="0013251B"/>
    <w:rsid w:val="00141A11"/>
    <w:rsid w:val="001429B1"/>
    <w:rsid w:val="001577ED"/>
    <w:rsid w:val="001607C8"/>
    <w:rsid w:val="001F4D8D"/>
    <w:rsid w:val="0020758D"/>
    <w:rsid w:val="002108AC"/>
    <w:rsid w:val="0021550A"/>
    <w:rsid w:val="00232D0D"/>
    <w:rsid w:val="00234932"/>
    <w:rsid w:val="00277C8B"/>
    <w:rsid w:val="002A3563"/>
    <w:rsid w:val="002E55C6"/>
    <w:rsid w:val="00305844"/>
    <w:rsid w:val="00305B2F"/>
    <w:rsid w:val="00367816"/>
    <w:rsid w:val="00383BE2"/>
    <w:rsid w:val="003876C3"/>
    <w:rsid w:val="0039044C"/>
    <w:rsid w:val="003C24DB"/>
    <w:rsid w:val="00402CAC"/>
    <w:rsid w:val="00405209"/>
    <w:rsid w:val="00444410"/>
    <w:rsid w:val="0045766F"/>
    <w:rsid w:val="004872D4"/>
    <w:rsid w:val="00491E29"/>
    <w:rsid w:val="004A47AD"/>
    <w:rsid w:val="004C4DB2"/>
    <w:rsid w:val="004E1F14"/>
    <w:rsid w:val="004F7057"/>
    <w:rsid w:val="005144D2"/>
    <w:rsid w:val="00544EF4"/>
    <w:rsid w:val="005602DA"/>
    <w:rsid w:val="00563E94"/>
    <w:rsid w:val="00566825"/>
    <w:rsid w:val="00576095"/>
    <w:rsid w:val="00585F8C"/>
    <w:rsid w:val="005A3A36"/>
    <w:rsid w:val="005B466C"/>
    <w:rsid w:val="005B7FE8"/>
    <w:rsid w:val="005C0A9A"/>
    <w:rsid w:val="005E55D5"/>
    <w:rsid w:val="00625F7F"/>
    <w:rsid w:val="006742DE"/>
    <w:rsid w:val="006939DC"/>
    <w:rsid w:val="0069682B"/>
    <w:rsid w:val="006C28B3"/>
    <w:rsid w:val="006D4C2D"/>
    <w:rsid w:val="006E21B9"/>
    <w:rsid w:val="006F59E4"/>
    <w:rsid w:val="007049EB"/>
    <w:rsid w:val="00710271"/>
    <w:rsid w:val="007105E8"/>
    <w:rsid w:val="00717C9F"/>
    <w:rsid w:val="00756518"/>
    <w:rsid w:val="0076042D"/>
    <w:rsid w:val="0078004C"/>
    <w:rsid w:val="007C342B"/>
    <w:rsid w:val="007C56B5"/>
    <w:rsid w:val="007D1852"/>
    <w:rsid w:val="007D2CEA"/>
    <w:rsid w:val="007F4A70"/>
    <w:rsid w:val="00814094"/>
    <w:rsid w:val="00820041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40BBB"/>
    <w:rsid w:val="00A907F6"/>
    <w:rsid w:val="00A91908"/>
    <w:rsid w:val="00AA4551"/>
    <w:rsid w:val="00AA46ED"/>
    <w:rsid w:val="00AA4DCC"/>
    <w:rsid w:val="00AD14A4"/>
    <w:rsid w:val="00AD7C32"/>
    <w:rsid w:val="00AD7C7D"/>
    <w:rsid w:val="00AF796F"/>
    <w:rsid w:val="00B544A7"/>
    <w:rsid w:val="00BA05BD"/>
    <w:rsid w:val="00BA5029"/>
    <w:rsid w:val="00BB1E3B"/>
    <w:rsid w:val="00BC2F3C"/>
    <w:rsid w:val="00C02721"/>
    <w:rsid w:val="00C30AD7"/>
    <w:rsid w:val="00C4382E"/>
    <w:rsid w:val="00CA367E"/>
    <w:rsid w:val="00CE3307"/>
    <w:rsid w:val="00D37F9E"/>
    <w:rsid w:val="00D43AE8"/>
    <w:rsid w:val="00D76DF8"/>
    <w:rsid w:val="00DB2D5D"/>
    <w:rsid w:val="00DB5302"/>
    <w:rsid w:val="00DC3380"/>
    <w:rsid w:val="00DD6B1F"/>
    <w:rsid w:val="00E043C5"/>
    <w:rsid w:val="00E124F4"/>
    <w:rsid w:val="00E36337"/>
    <w:rsid w:val="00E576CE"/>
    <w:rsid w:val="00E71AFF"/>
    <w:rsid w:val="00EB72AD"/>
    <w:rsid w:val="00EC37A1"/>
    <w:rsid w:val="00EE2508"/>
    <w:rsid w:val="00EF3DC4"/>
    <w:rsid w:val="00F06D3C"/>
    <w:rsid w:val="00F5624B"/>
    <w:rsid w:val="00F76072"/>
    <w:rsid w:val="00F852F9"/>
    <w:rsid w:val="00F91103"/>
    <w:rsid w:val="00F931E2"/>
    <w:rsid w:val="00FB001B"/>
    <w:rsid w:val="00FB7435"/>
    <w:rsid w:val="00FD20A5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2016-11-24T10:52:00Z</dcterms:created>
  <dcterms:modified xsi:type="dcterms:W3CDTF">2016-11-25T06:22:00Z</dcterms:modified>
</cp:coreProperties>
</file>